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KYRKE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Brandon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4Aug.1433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Navenby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Lincolnshire,</w:t>
      </w: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Neweland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24-57)</w:t>
      </w: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37F2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37F2" w:rsidRPr="00747189" w:rsidRDefault="006537F2" w:rsidP="00653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2016</w:t>
      </w:r>
    </w:p>
    <w:p w:rsidR="006B2F86" w:rsidRPr="006537F2" w:rsidRDefault="006537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537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F2" w:rsidRDefault="006537F2" w:rsidP="00E71FC3">
      <w:pPr>
        <w:spacing w:after="0" w:line="240" w:lineRule="auto"/>
      </w:pPr>
      <w:r>
        <w:separator/>
      </w:r>
    </w:p>
  </w:endnote>
  <w:endnote w:type="continuationSeparator" w:id="0">
    <w:p w:rsidR="006537F2" w:rsidRDefault="00653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F2" w:rsidRDefault="006537F2" w:rsidP="00E71FC3">
      <w:pPr>
        <w:spacing w:after="0" w:line="240" w:lineRule="auto"/>
      </w:pPr>
      <w:r>
        <w:separator/>
      </w:r>
    </w:p>
  </w:footnote>
  <w:footnote w:type="continuationSeparator" w:id="0">
    <w:p w:rsidR="006537F2" w:rsidRDefault="00653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F2"/>
    <w:rsid w:val="006537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1DB4D"/>
  <w15:chartTrackingRefBased/>
  <w15:docId w15:val="{43C041F9-C5E1-4DDF-96CF-CDE7C11F1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2016-03-13T19:59:00Z</dcterms:created>
  <dcterms:modified xsi:type="dcterms:W3CDTF">2016-03-13T20:00:00Z</dcterms:modified>
</cp:coreProperties>
</file>